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E1" w:rsidRPr="00516466" w:rsidRDefault="009011E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011E1" w:rsidRPr="00516466" w:rsidRDefault="009011E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9011E1" w:rsidRDefault="009011E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9011E1" w:rsidRDefault="009011E1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9011E1" w:rsidRPr="00943E75" w:rsidRDefault="009011E1" w:rsidP="00943E75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„АЙРЪН СР</w:t>
      </w:r>
      <w:r w:rsidRPr="00943E75">
        <w:rPr>
          <w:rFonts w:ascii="Verdana" w:hAnsi="Verdana"/>
          <w:b/>
          <w:lang w:val="bg-BG"/>
        </w:rPr>
        <w:t xml:space="preserve">” ЕООД </w:t>
      </w:r>
    </w:p>
    <w:p w:rsidR="009011E1" w:rsidRPr="00943E75" w:rsidRDefault="009011E1" w:rsidP="00943E75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гр. Пловдив</w:t>
      </w:r>
      <w:r w:rsidRPr="00943E75">
        <w:rPr>
          <w:rFonts w:ascii="Verdana" w:hAnsi="Verdana"/>
          <w:b/>
          <w:lang w:val="bg-BG"/>
        </w:rPr>
        <w:t>, ул. „</w:t>
      </w:r>
      <w:r>
        <w:rPr>
          <w:rFonts w:ascii="Verdana" w:hAnsi="Verdana"/>
          <w:b/>
          <w:lang w:val="bg-BG"/>
        </w:rPr>
        <w:t>Стефан Стамболов</w:t>
      </w:r>
      <w:r w:rsidRPr="00943E75">
        <w:rPr>
          <w:rFonts w:ascii="Verdana" w:hAnsi="Verdana"/>
          <w:b/>
          <w:lang w:val="bg-BG"/>
        </w:rPr>
        <w:t xml:space="preserve">” № </w:t>
      </w:r>
      <w:r>
        <w:rPr>
          <w:rFonts w:ascii="Verdana" w:hAnsi="Verdana"/>
          <w:b/>
          <w:lang w:val="bg-BG"/>
        </w:rPr>
        <w:t>49, ет.8, ап.30</w:t>
      </w:r>
    </w:p>
    <w:p w:rsidR="009011E1" w:rsidRDefault="009011E1" w:rsidP="006F26FC">
      <w:pPr>
        <w:ind w:right="240"/>
        <w:jc w:val="both"/>
        <w:rPr>
          <w:rFonts w:ascii="Verdana" w:hAnsi="Verdana"/>
          <w:b/>
          <w:lang w:val="bg-BG"/>
        </w:rPr>
      </w:pPr>
    </w:p>
    <w:p w:rsidR="009011E1" w:rsidRDefault="009011E1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Раковски</w:t>
      </w:r>
    </w:p>
    <w:p w:rsidR="009011E1" w:rsidRDefault="009011E1" w:rsidP="006C0EC4">
      <w:pPr>
        <w:ind w:right="240"/>
        <w:jc w:val="both"/>
        <w:rPr>
          <w:rFonts w:ascii="Verdana" w:hAnsi="Verdana"/>
          <w:b/>
          <w:color w:val="C0C0C0"/>
          <w:lang w:val="ru-RU"/>
        </w:rPr>
      </w:pPr>
    </w:p>
    <w:p w:rsidR="009011E1" w:rsidRPr="00E67781" w:rsidRDefault="009011E1" w:rsidP="006C0EC4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E67781">
        <w:rPr>
          <w:rFonts w:ascii="Verdana" w:hAnsi="Verdana"/>
          <w:b/>
          <w:color w:val="C0C0C0"/>
          <w:lang w:val="ru-RU"/>
        </w:rPr>
        <w:t>БД ИБР гр. Пловдив</w:t>
      </w:r>
    </w:p>
    <w:p w:rsidR="009011E1" w:rsidRDefault="009011E1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9011E1" w:rsidRPr="00BB26D0" w:rsidRDefault="009011E1" w:rsidP="00943E75">
      <w:pPr>
        <w:pStyle w:val="BodyTextIndent"/>
        <w:overflowPunct/>
        <w:autoSpaceDE/>
        <w:autoSpaceDN/>
        <w:adjustRightInd/>
        <w:spacing w:after="0"/>
        <w:ind w:left="0" w:right="282"/>
        <w:jc w:val="both"/>
        <w:textAlignment w:val="auto"/>
        <w:rPr>
          <w:rFonts w:ascii="Verdana" w:hAnsi="Verdana"/>
          <w:bCs/>
          <w:lang w:val="bg-BG"/>
        </w:rPr>
      </w:pPr>
      <w:r w:rsidRPr="00C206B7">
        <w:rPr>
          <w:rFonts w:ascii="Verdana" w:hAnsi="Verdana"/>
          <w:b/>
          <w:lang w:val="ru-RU"/>
        </w:rPr>
        <w:t>Относно:</w:t>
      </w:r>
      <w:r w:rsidRPr="00C206B7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ОВОС-170/26</w:t>
      </w:r>
      <w:r w:rsidRPr="00C206B7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2</w:t>
      </w:r>
      <w:r w:rsidRPr="00C206B7">
        <w:rPr>
          <w:rFonts w:ascii="Verdana" w:hAnsi="Verdana"/>
          <w:bCs/>
          <w:lang w:val="bg-BG"/>
        </w:rPr>
        <w:t>.2014 г.</w:t>
      </w:r>
      <w:r w:rsidRPr="00C206B7">
        <w:rPr>
          <w:rFonts w:ascii="Verdana" w:hAnsi="Verdana"/>
          <w:lang w:val="ru-RU"/>
        </w:rPr>
        <w:t xml:space="preserve">  за инвестиционно предложение</w:t>
      </w:r>
      <w:r w:rsidRPr="00C206B7">
        <w:rPr>
          <w:rStyle w:val="BodyTextChar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„</w:t>
      </w:r>
      <w:r w:rsidRPr="00C206B7">
        <w:rPr>
          <w:rFonts w:ascii="Verdana" w:hAnsi="Verdana"/>
          <w:b/>
        </w:rPr>
        <w:t>Р</w:t>
      </w:r>
      <w:r>
        <w:rPr>
          <w:rFonts w:ascii="Verdana" w:hAnsi="Verdana"/>
          <w:b/>
        </w:rPr>
        <w:t>азширение на дейността</w:t>
      </w:r>
      <w:r>
        <w:rPr>
          <w:rFonts w:ascii="Verdana" w:hAnsi="Verdana"/>
          <w:b/>
          <w:lang w:val="bg-BG"/>
        </w:rPr>
        <w:t>, включващо събиране на ИУМПС и тяхното разглобяване”</w:t>
      </w:r>
      <w:r w:rsidRPr="00C206B7">
        <w:rPr>
          <w:rFonts w:ascii="Verdana" w:hAnsi="Verdana"/>
          <w:lang w:val="bg-BG"/>
        </w:rPr>
        <w:t xml:space="preserve"> в</w:t>
      </w:r>
      <w:r w:rsidRPr="00C206B7">
        <w:rPr>
          <w:rFonts w:ascii="Verdana" w:hAnsi="Verdana"/>
          <w:b/>
          <w:lang w:val="bg-BG"/>
        </w:rPr>
        <w:t xml:space="preserve"> </w:t>
      </w:r>
      <w:r w:rsidRPr="00C206B7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имот </w:t>
      </w:r>
      <w:r w:rsidRPr="00516466">
        <w:rPr>
          <w:rFonts w:ascii="Verdana" w:hAnsi="Verdana"/>
          <w:lang w:val="ru-RU"/>
        </w:rPr>
        <w:t>№</w:t>
      </w:r>
      <w:r>
        <w:rPr>
          <w:rFonts w:ascii="Verdana" w:hAnsi="Verdana"/>
          <w:lang w:val="ru-RU"/>
        </w:rPr>
        <w:t xml:space="preserve"> 502.2317</w:t>
      </w:r>
      <w:r w:rsidRPr="00C206B7">
        <w:rPr>
          <w:rFonts w:ascii="Verdana" w:hAnsi="Verdana"/>
          <w:lang w:val="ru-RU"/>
        </w:rPr>
        <w:t xml:space="preserve">, </w:t>
      </w:r>
      <w:r w:rsidRPr="00C206B7">
        <w:rPr>
          <w:rFonts w:ascii="Verdana" w:hAnsi="Verdana"/>
        </w:rPr>
        <w:t xml:space="preserve"> гр. </w:t>
      </w:r>
      <w:r>
        <w:rPr>
          <w:rFonts w:ascii="Verdana" w:hAnsi="Verdana"/>
          <w:lang w:val="bg-BG"/>
        </w:rPr>
        <w:t>Раковски.</w:t>
      </w:r>
    </w:p>
    <w:p w:rsidR="009011E1" w:rsidRPr="00C206B7" w:rsidRDefault="009011E1" w:rsidP="006C0EC4">
      <w:pPr>
        <w:ind w:right="240"/>
        <w:jc w:val="both"/>
        <w:rPr>
          <w:rFonts w:ascii="Verdana" w:hAnsi="Verdana"/>
          <w:bCs/>
          <w:lang w:val="ru-RU"/>
        </w:rPr>
      </w:pPr>
    </w:p>
    <w:p w:rsidR="009011E1" w:rsidRPr="008030EF" w:rsidRDefault="009011E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8030EF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8030EF">
        <w:rPr>
          <w:rFonts w:ascii="Verdana" w:hAnsi="Verdana"/>
          <w:bCs/>
          <w:lang w:val="bg-BG"/>
        </w:rPr>
        <w:t xml:space="preserve">, </w:t>
      </w:r>
    </w:p>
    <w:p w:rsidR="009011E1" w:rsidRPr="00516466" w:rsidRDefault="009011E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9011E1" w:rsidRPr="00516466" w:rsidRDefault="009011E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011E1" w:rsidRPr="00516466" w:rsidRDefault="009011E1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011E1" w:rsidRPr="00516466" w:rsidRDefault="009011E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11, буква </w:t>
      </w:r>
      <w:r>
        <w:rPr>
          <w:rFonts w:ascii="Verdana" w:hAnsi="Verdana"/>
          <w:lang w:val="bg-BG"/>
        </w:rPr>
        <w:t>„д”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011E1" w:rsidRPr="00516466" w:rsidRDefault="009011E1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я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Раковски.</w:t>
      </w:r>
    </w:p>
    <w:p w:rsidR="009011E1" w:rsidRPr="00516466" w:rsidRDefault="009011E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011E1" w:rsidRPr="00516466" w:rsidRDefault="009011E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>
        <w:rPr>
          <w:rFonts w:ascii="Verdana" w:hAnsi="Verdana"/>
          <w:lang w:val="bg-BG"/>
        </w:rPr>
        <w:t>).</w:t>
      </w:r>
    </w:p>
    <w:p w:rsidR="009011E1" w:rsidRPr="00516466" w:rsidRDefault="009011E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9011E1" w:rsidRPr="00516466" w:rsidRDefault="009011E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011E1" w:rsidRPr="00516466" w:rsidRDefault="009011E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011E1" w:rsidRPr="00516466" w:rsidRDefault="009011E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9011E1" w:rsidRPr="00516466" w:rsidRDefault="009011E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011E1" w:rsidRPr="00BD3E37" w:rsidRDefault="009011E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0000291 „Гора Шишманци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9011E1" w:rsidRPr="00516466" w:rsidRDefault="009011E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9011E1" w:rsidRPr="00516466" w:rsidRDefault="009011E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9011E1" w:rsidRPr="00516466" w:rsidRDefault="009011E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011E1" w:rsidRPr="00516466" w:rsidRDefault="009011E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9011E1" w:rsidRPr="00516466" w:rsidRDefault="009011E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011E1" w:rsidRPr="00516466" w:rsidRDefault="009011E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011E1" w:rsidRDefault="009011E1" w:rsidP="00516466">
      <w:pPr>
        <w:ind w:right="566"/>
        <w:jc w:val="both"/>
        <w:rPr>
          <w:rFonts w:ascii="Verdana" w:hAnsi="Verdana"/>
          <w:lang w:val="ru-RU"/>
        </w:rPr>
      </w:pPr>
    </w:p>
    <w:p w:rsidR="009011E1" w:rsidRDefault="009011E1" w:rsidP="00516466">
      <w:pPr>
        <w:ind w:right="566"/>
        <w:jc w:val="both"/>
        <w:rPr>
          <w:rFonts w:ascii="Verdana" w:hAnsi="Verdana"/>
          <w:lang w:val="ru-RU"/>
        </w:rPr>
      </w:pPr>
    </w:p>
    <w:p w:rsidR="009011E1" w:rsidRDefault="009011E1" w:rsidP="00516466">
      <w:pPr>
        <w:ind w:right="566"/>
        <w:jc w:val="both"/>
        <w:rPr>
          <w:rFonts w:ascii="Verdana" w:hAnsi="Verdana"/>
          <w:lang w:val="ru-RU"/>
        </w:rPr>
      </w:pPr>
    </w:p>
    <w:p w:rsidR="009011E1" w:rsidRPr="00516466" w:rsidRDefault="009011E1" w:rsidP="00516466">
      <w:pPr>
        <w:ind w:right="566"/>
        <w:jc w:val="both"/>
        <w:rPr>
          <w:rFonts w:ascii="Verdana" w:hAnsi="Verdana"/>
          <w:lang w:val="ru-RU"/>
        </w:rPr>
      </w:pPr>
    </w:p>
    <w:p w:rsidR="009011E1" w:rsidRPr="00516466" w:rsidRDefault="009011E1" w:rsidP="006C0EC4">
      <w:pPr>
        <w:ind w:right="240"/>
        <w:jc w:val="both"/>
        <w:rPr>
          <w:rFonts w:ascii="Verdana" w:hAnsi="Verdana"/>
          <w:lang w:val="ru-RU"/>
        </w:rPr>
      </w:pPr>
    </w:p>
    <w:p w:rsidR="009011E1" w:rsidRDefault="009011E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011E1" w:rsidRDefault="009011E1" w:rsidP="001C479F">
      <w:pPr>
        <w:jc w:val="both"/>
        <w:rPr>
          <w:rFonts w:ascii="Verdana" w:hAnsi="Verdana"/>
          <w:b/>
          <w:lang w:val="ru-RU"/>
        </w:rPr>
      </w:pPr>
    </w:p>
    <w:p w:rsidR="009011E1" w:rsidRDefault="009011E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9011E1" w:rsidRDefault="009011E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9011E1" w:rsidRDefault="009011E1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9011E1" w:rsidRDefault="009011E1" w:rsidP="00EE597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9011E1" w:rsidRPr="00D31B84" w:rsidRDefault="009011E1" w:rsidP="009920E4">
      <w:pPr>
        <w:pStyle w:val="Footer"/>
        <w:tabs>
          <w:tab w:val="left" w:pos="1500"/>
        </w:tabs>
        <w:ind w:left="-540"/>
        <w:jc w:val="both"/>
      </w:pPr>
      <w:r>
        <w:rPr>
          <w:lang w:val="bg-BG"/>
        </w:rPr>
        <w:t xml:space="preserve">        </w:t>
      </w:r>
    </w:p>
    <w:sectPr w:rsidR="009011E1" w:rsidRPr="00D31B84" w:rsidSect="00BF1A7F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1E1" w:rsidRDefault="009011E1">
      <w:r>
        <w:separator/>
      </w:r>
    </w:p>
  </w:endnote>
  <w:endnote w:type="continuationSeparator" w:id="0">
    <w:p w:rsidR="009011E1" w:rsidRDefault="00901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1E1" w:rsidRDefault="009011E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9011E1" w:rsidRDefault="009011E1" w:rsidP="0022049F">
                <w:pPr>
                  <w:jc w:val="both"/>
                </w:pPr>
                <w:r w:rsidRPr="003B79E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011E1" w:rsidRPr="009463AE" w:rsidRDefault="009011E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011E1" w:rsidRDefault="009011E1" w:rsidP="0022049F">
    <w:pPr>
      <w:pStyle w:val="Footer"/>
      <w:jc w:val="center"/>
      <w:rPr>
        <w:lang w:val="bg-BG"/>
      </w:rPr>
    </w:pPr>
  </w:p>
  <w:p w:rsidR="009011E1" w:rsidRPr="009463AE" w:rsidRDefault="009011E1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1E1" w:rsidRDefault="009011E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9011E1" w:rsidRDefault="009011E1" w:rsidP="0022049F">
                <w:pPr>
                  <w:jc w:val="both"/>
                </w:pPr>
                <w:r w:rsidRPr="003B79E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011E1" w:rsidRPr="009463AE" w:rsidRDefault="009011E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011E1" w:rsidRDefault="009011E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1E1" w:rsidRDefault="009011E1">
      <w:r>
        <w:separator/>
      </w:r>
    </w:p>
  </w:footnote>
  <w:footnote w:type="continuationSeparator" w:id="0">
    <w:p w:rsidR="009011E1" w:rsidRDefault="009011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1E1" w:rsidRPr="005B69F7" w:rsidRDefault="009011E1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9011E1" w:rsidRPr="005B69F7" w:rsidRDefault="009011E1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011E1" w:rsidRPr="003106F6" w:rsidRDefault="009011E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011E1" w:rsidRPr="00ED1377" w:rsidRDefault="009011E1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4A3C2F45"/>
    <w:multiLevelType w:val="hybridMultilevel"/>
    <w:tmpl w:val="AEF6A10C"/>
    <w:lvl w:ilvl="0" w:tplc="2E8E79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2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21F1"/>
    <w:rsid w:val="000E5271"/>
    <w:rsid w:val="000E60D9"/>
    <w:rsid w:val="000F09E5"/>
    <w:rsid w:val="000F6A48"/>
    <w:rsid w:val="000F7669"/>
    <w:rsid w:val="001037B6"/>
    <w:rsid w:val="0010509C"/>
    <w:rsid w:val="00106ECB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A39"/>
    <w:rsid w:val="00266F3A"/>
    <w:rsid w:val="00267EAC"/>
    <w:rsid w:val="00272891"/>
    <w:rsid w:val="0027570A"/>
    <w:rsid w:val="0027600D"/>
    <w:rsid w:val="00280972"/>
    <w:rsid w:val="00281C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35E7"/>
    <w:rsid w:val="00324E6D"/>
    <w:rsid w:val="00337E0F"/>
    <w:rsid w:val="003448CF"/>
    <w:rsid w:val="00346F7F"/>
    <w:rsid w:val="00355537"/>
    <w:rsid w:val="00357DB5"/>
    <w:rsid w:val="00360A71"/>
    <w:rsid w:val="003633B5"/>
    <w:rsid w:val="00364678"/>
    <w:rsid w:val="00364C31"/>
    <w:rsid w:val="00366F76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B79EA"/>
    <w:rsid w:val="003C0BA1"/>
    <w:rsid w:val="003C1DBC"/>
    <w:rsid w:val="003D6E19"/>
    <w:rsid w:val="003D7F63"/>
    <w:rsid w:val="003E1A43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045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673C1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2456"/>
    <w:rsid w:val="00503E3B"/>
    <w:rsid w:val="005069E4"/>
    <w:rsid w:val="00512528"/>
    <w:rsid w:val="00513BA5"/>
    <w:rsid w:val="00516466"/>
    <w:rsid w:val="005204BB"/>
    <w:rsid w:val="00523EC7"/>
    <w:rsid w:val="00527C1A"/>
    <w:rsid w:val="00531E84"/>
    <w:rsid w:val="00543628"/>
    <w:rsid w:val="005452D7"/>
    <w:rsid w:val="00546FF4"/>
    <w:rsid w:val="00547E76"/>
    <w:rsid w:val="005511ED"/>
    <w:rsid w:val="00553C56"/>
    <w:rsid w:val="00553F40"/>
    <w:rsid w:val="0055537C"/>
    <w:rsid w:val="00555E33"/>
    <w:rsid w:val="00563007"/>
    <w:rsid w:val="00565F47"/>
    <w:rsid w:val="00570D9D"/>
    <w:rsid w:val="00572451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33281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943"/>
    <w:rsid w:val="009011E1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12B6"/>
    <w:rsid w:val="00935B24"/>
    <w:rsid w:val="00936950"/>
    <w:rsid w:val="00941A7F"/>
    <w:rsid w:val="00942296"/>
    <w:rsid w:val="00943E75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19AB"/>
    <w:rsid w:val="00AB4F09"/>
    <w:rsid w:val="00AB6D29"/>
    <w:rsid w:val="00AB7547"/>
    <w:rsid w:val="00AB7C38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26D0"/>
    <w:rsid w:val="00BB4848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BF6B87"/>
    <w:rsid w:val="00C00F33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06B7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5B62"/>
    <w:rsid w:val="00D76D3A"/>
    <w:rsid w:val="00D77ABA"/>
    <w:rsid w:val="00D82F62"/>
    <w:rsid w:val="00D8478C"/>
    <w:rsid w:val="00D87EDE"/>
    <w:rsid w:val="00D90E42"/>
    <w:rsid w:val="00D92A95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3C97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67781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27F5C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94B8F"/>
    <w:rsid w:val="00F96D94"/>
    <w:rsid w:val="00FA080C"/>
    <w:rsid w:val="00FA2AD3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Normal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66A39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41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597</Words>
  <Characters>3403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5</cp:revision>
  <cp:lastPrinted>2014-03-27T13:50:00Z</cp:lastPrinted>
  <dcterms:created xsi:type="dcterms:W3CDTF">2014-03-27T13:41:00Z</dcterms:created>
  <dcterms:modified xsi:type="dcterms:W3CDTF">2014-03-27T13:52:00Z</dcterms:modified>
</cp:coreProperties>
</file>